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8"/>
      </w:tblGrid>
      <w:tr w:rsidR="00677BC2" w:rsidRPr="004F1CDE" w14:paraId="7CB93BAF" w14:textId="77777777" w:rsidTr="005823EC">
        <w:trPr>
          <w:trHeight w:val="358"/>
        </w:trPr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CA51" w14:textId="77777777" w:rsidR="00677BC2" w:rsidRPr="004F1CDE" w:rsidRDefault="00677BC2" w:rsidP="005823EC">
            <w:pPr>
              <w:ind w:right="-314"/>
              <w:rPr>
                <w:rFonts w:ascii="Arial Narrow" w:hAnsi="Arial Narrow" w:cs="Arial"/>
                <w:b/>
              </w:rPr>
            </w:pPr>
            <w:r w:rsidRPr="004F1CDE">
              <w:rPr>
                <w:rFonts w:ascii="Arial Narrow" w:hAnsi="Arial Narrow" w:cs="Arial"/>
                <w:b/>
              </w:rPr>
              <w:t xml:space="preserve">                                                                                                                                             </w:t>
            </w:r>
            <w:bookmarkStart w:id="0" w:name="_Hlk97190035"/>
            <w:r w:rsidRPr="004F1CDE">
              <w:rPr>
                <w:rFonts w:ascii="Arial Narrow" w:hAnsi="Arial Narrow" w:cs="Arial"/>
                <w:b/>
              </w:rPr>
              <w:t xml:space="preserve">Obrazec št. 2 </w:t>
            </w:r>
          </w:p>
          <w:p w14:paraId="07CA7362" w14:textId="77777777" w:rsidR="00677BC2" w:rsidRPr="004F1CDE" w:rsidRDefault="00677BC2" w:rsidP="005823EC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 w:rsidRPr="004F1CDE">
              <w:rPr>
                <w:rFonts w:ascii="Arial Narrow" w:hAnsi="Arial Narrow" w:cs="Arial"/>
                <w:b/>
                <w:sz w:val="20"/>
              </w:rPr>
              <w:t>SOGLASJE  št. 1</w:t>
            </w:r>
            <w:bookmarkEnd w:id="0"/>
          </w:p>
        </w:tc>
      </w:tr>
    </w:tbl>
    <w:p w14:paraId="6933948B" w14:textId="77777777" w:rsidR="00677BC2" w:rsidRPr="004F1CDE" w:rsidRDefault="00677BC2" w:rsidP="00677BC2">
      <w:pPr>
        <w:jc w:val="center"/>
        <w:rPr>
          <w:rFonts w:ascii="Arial Narrow" w:hAnsi="Arial Narrow" w:cs="Arial"/>
          <w:b/>
        </w:rPr>
      </w:pPr>
    </w:p>
    <w:p w14:paraId="7AD68EF4" w14:textId="77777777" w:rsidR="00677BC2" w:rsidRPr="004F1CDE" w:rsidRDefault="00677BC2" w:rsidP="00677BC2">
      <w:pPr>
        <w:jc w:val="center"/>
        <w:rPr>
          <w:rFonts w:ascii="Arial Narrow" w:hAnsi="Arial Narrow" w:cs="Arial"/>
          <w:b/>
        </w:rPr>
      </w:pPr>
      <w:r w:rsidRPr="004F1CDE">
        <w:rPr>
          <w:rFonts w:ascii="Arial Narrow" w:hAnsi="Arial Narrow" w:cs="Arial"/>
          <w:b/>
        </w:rPr>
        <w:t>POOBLASTILO IN SOGLASJE</w:t>
      </w:r>
    </w:p>
    <w:p w14:paraId="14372D84" w14:textId="77777777" w:rsidR="00677BC2" w:rsidRPr="004F1CDE" w:rsidRDefault="00677BC2" w:rsidP="00677BC2">
      <w:pPr>
        <w:jc w:val="both"/>
        <w:rPr>
          <w:rFonts w:ascii="Arial Narrow" w:hAnsi="Arial Narrow" w:cs="Arial"/>
          <w:b/>
        </w:rPr>
      </w:pPr>
    </w:p>
    <w:p w14:paraId="23D9D2A2" w14:textId="77777777" w:rsidR="00677BC2" w:rsidRPr="004F1CDE" w:rsidRDefault="00677BC2" w:rsidP="00677BC2">
      <w:pPr>
        <w:jc w:val="both"/>
        <w:rPr>
          <w:rFonts w:ascii="Arial Narrow" w:hAnsi="Arial Narrow" w:cs="Arial"/>
          <w:b/>
        </w:rPr>
      </w:pPr>
      <w:r w:rsidRPr="004F1CDE">
        <w:rPr>
          <w:rFonts w:ascii="Arial Narrow" w:hAnsi="Arial Narrow" w:cs="Arial"/>
          <w:b/>
        </w:rPr>
        <w:t>pravne osebe (ponudnika/</w:t>
      </w:r>
      <w:r w:rsidRPr="004F1CDE">
        <w:rPr>
          <w:rFonts w:ascii="Arial Narrow" w:hAnsi="Arial Narrow" w:cs="Arial"/>
          <w:b/>
          <w:sz w:val="22"/>
          <w:szCs w:val="22"/>
        </w:rPr>
        <w:t>partnerja v skupnem nastopu/</w:t>
      </w:r>
      <w:r w:rsidRPr="004F1CDE">
        <w:rPr>
          <w:rFonts w:ascii="Arial Narrow" w:hAnsi="Arial Narrow" w:cs="Arial"/>
          <w:b/>
        </w:rPr>
        <w:t>podizvajalca</w:t>
      </w:r>
      <w:r w:rsidRPr="004F1CDE">
        <w:rPr>
          <w:rFonts w:ascii="Arial Narrow" w:hAnsi="Arial Narrow" w:cs="Arial"/>
          <w:b/>
          <w:sz w:val="22"/>
          <w:szCs w:val="22"/>
        </w:rPr>
        <w:t>/gospodarskega subjekta, katerega zmogljivost uporablja ponudnik</w:t>
      </w:r>
      <w:r w:rsidRPr="004F1CDE">
        <w:rPr>
          <w:rFonts w:ascii="Arial Narrow" w:hAnsi="Arial Narrow" w:cs="Arial"/>
          <w:b/>
        </w:rPr>
        <w:t>) za pridobitev potrdila o nekaznovanosti iz kazenske evidence</w:t>
      </w:r>
    </w:p>
    <w:p w14:paraId="767254BC" w14:textId="77777777" w:rsidR="00677BC2" w:rsidRPr="004F1CDE" w:rsidRDefault="00677BC2" w:rsidP="00677BC2">
      <w:pPr>
        <w:jc w:val="both"/>
        <w:rPr>
          <w:rFonts w:ascii="Arial Narrow" w:hAnsi="Arial Narrow" w:cs="Arial"/>
          <w:b/>
        </w:rPr>
      </w:pPr>
    </w:p>
    <w:p w14:paraId="1B299FDE" w14:textId="77777777" w:rsidR="00677BC2" w:rsidRPr="004F1CDE" w:rsidRDefault="00677BC2" w:rsidP="00677BC2">
      <w:pPr>
        <w:jc w:val="both"/>
        <w:rPr>
          <w:rFonts w:ascii="Arial Narrow" w:hAnsi="Arial Narrow" w:cs="Arial"/>
          <w:b/>
        </w:rPr>
      </w:pPr>
      <w:r w:rsidRPr="004F1CDE">
        <w:rPr>
          <w:rFonts w:ascii="Arial Narrow" w:hAnsi="Arial Narrow" w:cs="Arial"/>
          <w:b/>
        </w:rPr>
        <w:t>PRAVNA OSEBA: ________________</w:t>
      </w:r>
    </w:p>
    <w:p w14:paraId="26E6CCF5" w14:textId="77777777" w:rsidR="00677BC2" w:rsidRPr="004F1CDE" w:rsidRDefault="00677BC2" w:rsidP="00677BC2">
      <w:pPr>
        <w:jc w:val="both"/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677BC2" w:rsidRPr="004F1CDE" w14:paraId="55880D97" w14:textId="77777777" w:rsidTr="005823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AD84" w14:textId="77777777" w:rsidR="00677BC2" w:rsidRPr="004F1CDE" w:rsidRDefault="00677BC2" w:rsidP="005823EC">
            <w:pPr>
              <w:spacing w:line="256" w:lineRule="auto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 w:rsidRPr="004F1CDE">
              <w:rPr>
                <w:rFonts w:ascii="Arial Narrow" w:hAnsi="Arial Narrow" w:cs="Arial"/>
                <w:b/>
                <w:lang w:eastAsia="en-US"/>
              </w:rPr>
              <w:t>Sedež:</w:t>
            </w:r>
          </w:p>
          <w:p w14:paraId="7B7A8AF9" w14:textId="77777777" w:rsidR="00677BC2" w:rsidRPr="004F1CDE" w:rsidRDefault="00677BC2" w:rsidP="005823E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738F" w14:textId="77777777" w:rsidR="00677BC2" w:rsidRPr="004F1CDE" w:rsidRDefault="00677BC2" w:rsidP="005823E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677BC2" w:rsidRPr="004F1CDE" w14:paraId="768E31B4" w14:textId="77777777" w:rsidTr="005823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2F1F" w14:textId="77777777" w:rsidR="00677BC2" w:rsidRPr="004F1CDE" w:rsidRDefault="00677BC2" w:rsidP="005823E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 w:rsidRPr="004F1CDE">
              <w:rPr>
                <w:rFonts w:ascii="Arial Narrow" w:hAnsi="Arial Narrow" w:cs="Arial"/>
                <w:b/>
                <w:lang w:eastAsia="en-US"/>
              </w:rPr>
              <w:t>Občina sedeža</w:t>
            </w:r>
            <w:r w:rsidRPr="004F1CDE">
              <w:rPr>
                <w:rFonts w:ascii="Arial Narrow" w:hAnsi="Arial Narrow" w:cs="Arial"/>
                <w:lang w:eastAsia="en-US"/>
              </w:rPr>
              <w:t>:</w:t>
            </w:r>
          </w:p>
          <w:p w14:paraId="06E2AD3B" w14:textId="77777777" w:rsidR="00677BC2" w:rsidRPr="004F1CDE" w:rsidRDefault="00677BC2" w:rsidP="005823E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524D" w14:textId="77777777" w:rsidR="00677BC2" w:rsidRPr="004F1CDE" w:rsidRDefault="00677BC2" w:rsidP="005823E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677BC2" w:rsidRPr="004F1CDE" w14:paraId="760EF87A" w14:textId="77777777" w:rsidTr="005823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CF82" w14:textId="77777777" w:rsidR="00677BC2" w:rsidRPr="004F1CDE" w:rsidRDefault="00677BC2" w:rsidP="005823E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4F1CDE">
              <w:rPr>
                <w:rFonts w:ascii="Arial Narrow" w:hAnsi="Arial Narrow" w:cs="Arial"/>
                <w:b/>
                <w:lang w:eastAsia="en-US"/>
              </w:rPr>
              <w:t>Številka vpisa v sodni register:</w:t>
            </w:r>
          </w:p>
          <w:p w14:paraId="07C697A8" w14:textId="77777777" w:rsidR="00677BC2" w:rsidRPr="004F1CDE" w:rsidRDefault="00677BC2" w:rsidP="005823E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AAF2" w14:textId="77777777" w:rsidR="00677BC2" w:rsidRPr="004F1CDE" w:rsidRDefault="00677BC2" w:rsidP="005823E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677BC2" w:rsidRPr="004F1CDE" w14:paraId="7A754208" w14:textId="77777777" w:rsidTr="005823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561C" w14:textId="77777777" w:rsidR="00677BC2" w:rsidRPr="004F1CDE" w:rsidRDefault="00677BC2" w:rsidP="005823E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4F1CDE"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  <w:p w14:paraId="5F773854" w14:textId="77777777" w:rsidR="00677BC2" w:rsidRPr="004F1CDE" w:rsidRDefault="00677BC2" w:rsidP="005823E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C547" w14:textId="77777777" w:rsidR="00677BC2" w:rsidRPr="004F1CDE" w:rsidRDefault="00677BC2" w:rsidP="005823E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7F7315E1" w14:textId="77777777" w:rsidR="00677BC2" w:rsidRPr="004F1CDE" w:rsidRDefault="00677BC2" w:rsidP="00677BC2">
      <w:pPr>
        <w:jc w:val="both"/>
        <w:rPr>
          <w:rFonts w:ascii="Arial Narrow" w:hAnsi="Arial Narrow" w:cs="Arial"/>
          <w:b/>
        </w:rPr>
      </w:pPr>
    </w:p>
    <w:p w14:paraId="7D1B4502" w14:textId="77777777" w:rsidR="00677BC2" w:rsidRPr="004F1CDE" w:rsidRDefault="00677BC2" w:rsidP="00677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 w:rsidRPr="004F1CDE">
        <w:rPr>
          <w:rFonts w:ascii="Arial Narrow" w:hAnsi="Arial Narrow" w:cs="Arial"/>
          <w:b/>
        </w:rPr>
        <w:t>pod kazensko in materialno odgovornostjo izjavljamo, naša družba ni bila</w:t>
      </w:r>
      <w:r w:rsidRPr="004F1CDE">
        <w:rPr>
          <w:rFonts w:ascii="Arial Narrow" w:hAnsi="Arial Narrow" w:cs="Arial"/>
          <w:bCs/>
        </w:rPr>
        <w:t xml:space="preserve"> </w:t>
      </w:r>
      <w:r w:rsidRPr="004F1CDE">
        <w:rPr>
          <w:rFonts w:ascii="Arial Narrow" w:hAnsi="Arial Narrow" w:cs="Arial"/>
          <w:b/>
          <w:bCs/>
        </w:rPr>
        <w:t>pravnomočno obsojena zaradi kaznivih dejanj,</w:t>
      </w:r>
      <w:r w:rsidRPr="004F1CDE">
        <w:rPr>
          <w:rFonts w:ascii="Arial Narrow" w:hAnsi="Arial Narrow" w:cs="Arial"/>
          <w:bCs/>
        </w:rPr>
        <w:t xml:space="preserve"> </w:t>
      </w:r>
      <w:r w:rsidRPr="004F1CDE">
        <w:rPr>
          <w:rFonts w:ascii="Arial Narrow" w:hAnsi="Arial Narrow" w:cs="Arial"/>
          <w:b/>
          <w:bCs/>
        </w:rPr>
        <w:t>ki so opredeljena v prvem odstavku 75. člena ZJN-3</w:t>
      </w:r>
    </w:p>
    <w:p w14:paraId="1A3349B3" w14:textId="77777777" w:rsidR="00677BC2" w:rsidRPr="004F1CDE" w:rsidRDefault="00677BC2" w:rsidP="00677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14:paraId="3C9F2820" w14:textId="77777777" w:rsidR="00677BC2" w:rsidRPr="004F1CDE" w:rsidRDefault="00677BC2" w:rsidP="00677BC2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</w:p>
    <w:p w14:paraId="40D33422" w14:textId="77777777" w:rsidR="00677BC2" w:rsidRPr="004F1CDE" w:rsidRDefault="00677BC2" w:rsidP="00677BC2">
      <w:pPr>
        <w:jc w:val="both"/>
        <w:rPr>
          <w:rFonts w:ascii="Arial Narrow" w:hAnsi="Arial Narrow" w:cs="Arial"/>
          <w:b/>
        </w:rPr>
      </w:pPr>
      <w:r w:rsidRPr="004F1CDE">
        <w:rPr>
          <w:rFonts w:ascii="Arial Narrow" w:hAnsi="Arial Narrow" w:cs="Arial"/>
          <w:b/>
        </w:rPr>
        <w:t xml:space="preserve">ter p o </w:t>
      </w:r>
      <w:proofErr w:type="spellStart"/>
      <w:r w:rsidRPr="004F1CDE">
        <w:rPr>
          <w:rFonts w:ascii="Arial Narrow" w:hAnsi="Arial Narrow" w:cs="Arial"/>
          <w:b/>
        </w:rPr>
        <w:t>o</w:t>
      </w:r>
      <w:proofErr w:type="spellEnd"/>
      <w:r w:rsidRPr="004F1CDE">
        <w:rPr>
          <w:rFonts w:ascii="Arial Narrow" w:hAnsi="Arial Narrow" w:cs="Arial"/>
          <w:b/>
        </w:rPr>
        <w:t xml:space="preserve"> b l a š č a m o Univerzitetni klinični center Ljubljana, Zaloška cesta 2, 1000 LJUBLJANA in dajemo s o g l a s j e, da v postopku oddaje predmetnega javnega naročila za potrebe preverjanja pogoja iz 1. odstavka 75. člena ZJN-3 od Ministrstva za pravosodje pridobi potrdilo iz kazenske evidence o nekaznovanosti naše družbe.  </w:t>
      </w:r>
    </w:p>
    <w:p w14:paraId="0183D465" w14:textId="77777777" w:rsidR="00677BC2" w:rsidRPr="004F1CDE" w:rsidRDefault="00677BC2" w:rsidP="00677BC2">
      <w:pPr>
        <w:jc w:val="both"/>
        <w:rPr>
          <w:rFonts w:ascii="Arial Narrow" w:hAnsi="Arial Narrow" w:cs="Arial"/>
          <w:b/>
        </w:rPr>
      </w:pPr>
    </w:p>
    <w:p w14:paraId="3977EA94" w14:textId="77777777" w:rsidR="00677BC2" w:rsidRPr="004F1CDE" w:rsidRDefault="00677BC2" w:rsidP="00677BC2">
      <w:pPr>
        <w:jc w:val="both"/>
        <w:rPr>
          <w:rFonts w:ascii="Arial Narrow" w:hAnsi="Arial Narrow" w:cs="Arial"/>
        </w:rPr>
      </w:pPr>
      <w:r w:rsidRPr="004F1CDE">
        <w:rPr>
          <w:rFonts w:ascii="Arial Narrow" w:hAnsi="Arial Narrow" w:cs="Arial"/>
        </w:rPr>
        <w:t>Kraj in datum: ____________</w:t>
      </w:r>
    </w:p>
    <w:p w14:paraId="486EF8F9" w14:textId="77777777" w:rsidR="00677BC2" w:rsidRPr="004F1CDE" w:rsidRDefault="00677BC2" w:rsidP="00677BC2">
      <w:pPr>
        <w:jc w:val="both"/>
        <w:rPr>
          <w:rFonts w:ascii="Arial Narrow" w:hAnsi="Arial Narrow" w:cs="Arial"/>
          <w:b/>
          <w:u w:val="single"/>
        </w:rPr>
      </w:pPr>
    </w:p>
    <w:p w14:paraId="64523927" w14:textId="77777777" w:rsidR="00677BC2" w:rsidRPr="004F1CDE" w:rsidRDefault="00677BC2" w:rsidP="00677BC2">
      <w:pPr>
        <w:jc w:val="both"/>
        <w:rPr>
          <w:rFonts w:ascii="Arial Narrow" w:hAnsi="Arial Narrow" w:cs="Arial"/>
        </w:rPr>
      </w:pPr>
      <w:r w:rsidRPr="004F1CDE">
        <w:rPr>
          <w:rFonts w:ascii="Arial Narrow" w:hAnsi="Arial Narrow" w:cs="Arial"/>
        </w:rPr>
        <w:t xml:space="preserve">          Ime in priimek zakonitega zastopnika/pooblaščene osebe </w:t>
      </w:r>
    </w:p>
    <w:p w14:paraId="41677F0F" w14:textId="77777777" w:rsidR="00677BC2" w:rsidRPr="004F1CDE" w:rsidRDefault="00677BC2" w:rsidP="00677BC2">
      <w:pPr>
        <w:jc w:val="both"/>
        <w:rPr>
          <w:rFonts w:ascii="Arial Narrow" w:hAnsi="Arial Narrow" w:cs="Arial"/>
        </w:rPr>
      </w:pPr>
      <w:r w:rsidRPr="004F1CDE">
        <w:rPr>
          <w:rFonts w:ascii="Arial Narrow" w:hAnsi="Arial Narrow" w:cs="Arial"/>
        </w:rPr>
        <w:t xml:space="preserve">         ponudnika/ partnerja v skupnem nastopu/podizvajalca/gospodarskega subjekta, katerega   zmogljivost uporablja ponudnik: ________________________________</w:t>
      </w:r>
    </w:p>
    <w:p w14:paraId="3A823FE3" w14:textId="77777777" w:rsidR="00677BC2" w:rsidRPr="004F1CDE" w:rsidRDefault="00677BC2" w:rsidP="00677BC2">
      <w:pPr>
        <w:jc w:val="both"/>
        <w:rPr>
          <w:rFonts w:ascii="Arial Narrow" w:hAnsi="Arial Narrow" w:cs="Arial"/>
        </w:rPr>
      </w:pPr>
    </w:p>
    <w:p w14:paraId="31D9AE59" w14:textId="77777777" w:rsidR="00677BC2" w:rsidRPr="004F1CDE" w:rsidRDefault="00677BC2" w:rsidP="00677BC2">
      <w:pPr>
        <w:tabs>
          <w:tab w:val="left" w:pos="567"/>
        </w:tabs>
        <w:jc w:val="both"/>
        <w:rPr>
          <w:rFonts w:ascii="Arial Narrow" w:hAnsi="Arial Narrow" w:cs="Arial"/>
        </w:rPr>
      </w:pPr>
      <w:r w:rsidRPr="004F1CDE">
        <w:rPr>
          <w:rFonts w:ascii="Arial Narrow" w:hAnsi="Arial Narrow" w:cs="Arial"/>
        </w:rPr>
        <w:t xml:space="preserve">          Žig in  podpis zakonitega zastopnika/pooblaščene osebe </w:t>
      </w:r>
    </w:p>
    <w:p w14:paraId="07025FBB" w14:textId="77777777" w:rsidR="00677BC2" w:rsidRPr="004F1CDE" w:rsidRDefault="00677BC2" w:rsidP="00677BC2">
      <w:pPr>
        <w:jc w:val="both"/>
        <w:rPr>
          <w:rFonts w:ascii="Arial Narrow" w:hAnsi="Arial Narrow" w:cs="Arial"/>
        </w:rPr>
      </w:pPr>
      <w:r w:rsidRPr="004F1CDE">
        <w:rPr>
          <w:rFonts w:ascii="Arial Narrow" w:hAnsi="Arial Narrow" w:cs="Arial"/>
        </w:rPr>
        <w:t xml:space="preserve">          ponudnika/</w:t>
      </w:r>
      <w:r w:rsidRPr="004F1CDE">
        <w:t xml:space="preserve"> </w:t>
      </w:r>
      <w:r w:rsidRPr="004F1CDE">
        <w:rPr>
          <w:rFonts w:ascii="Arial Narrow" w:hAnsi="Arial Narrow" w:cs="Arial"/>
        </w:rPr>
        <w:t>partnerja v skupnem nastopu/podizvajalca/gospodarskega subjekta, katerega zmogljivost uporablja ponudnik: ________________________________</w:t>
      </w:r>
    </w:p>
    <w:p w14:paraId="011F42C8" w14:textId="77777777" w:rsidR="00677BC2" w:rsidRPr="004F1CDE" w:rsidRDefault="00677BC2" w:rsidP="00677BC2">
      <w:pPr>
        <w:jc w:val="both"/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8120"/>
      </w:tblGrid>
      <w:tr w:rsidR="00677BC2" w:rsidRPr="004F1CDE" w14:paraId="6AE39DEE" w14:textId="77777777" w:rsidTr="005823EC">
        <w:trPr>
          <w:trHeight w:val="1111"/>
        </w:trPr>
        <w:tc>
          <w:tcPr>
            <w:tcW w:w="1168" w:type="dxa"/>
          </w:tcPr>
          <w:p w14:paraId="2751AED3" w14:textId="77777777" w:rsidR="00677BC2" w:rsidRPr="004F1CDE" w:rsidRDefault="00677BC2" w:rsidP="005823E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8120" w:type="dxa"/>
          </w:tcPr>
          <w:p w14:paraId="03ACA907" w14:textId="77777777" w:rsidR="00677BC2" w:rsidRPr="004F1CDE" w:rsidRDefault="00677BC2" w:rsidP="005823E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14:paraId="11DD1E64" w14:textId="77777777" w:rsidR="00677BC2" w:rsidRPr="004F1CDE" w:rsidRDefault="00677BC2" w:rsidP="005823E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</w:tr>
    </w:tbl>
    <w:p w14:paraId="392EB37A" w14:textId="77777777" w:rsidR="00677BC2" w:rsidRPr="004F1CDE" w:rsidRDefault="00677BC2" w:rsidP="00677BC2">
      <w:pPr>
        <w:jc w:val="both"/>
        <w:rPr>
          <w:rFonts w:ascii="Arial Narrow" w:hAnsi="Arial Narrow"/>
        </w:rPr>
      </w:pPr>
    </w:p>
    <w:p w14:paraId="4FA822DD" w14:textId="77777777" w:rsidR="00677BC2" w:rsidRPr="004F1CDE" w:rsidRDefault="00677BC2" w:rsidP="00677BC2">
      <w:pPr>
        <w:jc w:val="both"/>
        <w:rPr>
          <w:rFonts w:ascii="Arial Narrow" w:hAnsi="Arial Narrow"/>
        </w:rPr>
      </w:pPr>
    </w:p>
    <w:p w14:paraId="004E666F" w14:textId="77777777" w:rsidR="00677BC2" w:rsidRPr="004F1CDE" w:rsidRDefault="00677BC2" w:rsidP="00677BC2">
      <w:pPr>
        <w:jc w:val="both"/>
        <w:rPr>
          <w:rFonts w:ascii="Arial Narrow" w:hAnsi="Arial Narrow"/>
        </w:rPr>
      </w:pPr>
    </w:p>
    <w:p w14:paraId="5ABC6440" w14:textId="77777777" w:rsidR="00677BC2" w:rsidRPr="004F1CDE" w:rsidRDefault="00677BC2" w:rsidP="00677BC2">
      <w:pPr>
        <w:jc w:val="both"/>
        <w:rPr>
          <w:rFonts w:ascii="Arial Narrow" w:hAnsi="Arial Narrow"/>
        </w:rPr>
      </w:pPr>
    </w:p>
    <w:p w14:paraId="085EC060" w14:textId="534FE434" w:rsidR="00677BC2" w:rsidRPr="004F1CDE" w:rsidRDefault="00677BC2" w:rsidP="00677BC2">
      <w:pPr>
        <w:rPr>
          <w:rFonts w:ascii="Arial Narrow" w:hAnsi="Arial Narrow"/>
        </w:rPr>
      </w:pPr>
    </w:p>
    <w:sectPr w:rsidR="00677BC2" w:rsidRPr="004F1CDE" w:rsidSect="00BF36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021" w:bottom="1361" w:left="1021" w:header="85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6E5C9" w14:textId="77777777" w:rsidR="00171714" w:rsidRDefault="00171714">
      <w:r>
        <w:separator/>
      </w:r>
    </w:p>
  </w:endnote>
  <w:endnote w:type="continuationSeparator" w:id="0">
    <w:p w14:paraId="51805996" w14:textId="77777777" w:rsidR="00171714" w:rsidRDefault="00171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1D96B" w14:textId="77777777" w:rsidR="000753BE" w:rsidRDefault="000753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368B4979" w14:textId="77777777" w:rsidR="00F041A8" w:rsidRPr="00C058E6" w:rsidRDefault="00F041A8">
        <w:pPr>
          <w:pStyle w:val="Noga"/>
          <w:jc w:val="center"/>
          <w:rPr>
            <w:rFonts w:ascii="Arial Narrow" w:hAnsi="Arial Narrow"/>
            <w:sz w:val="20"/>
            <w:szCs w:val="20"/>
          </w:rPr>
        </w:pPr>
        <w:r w:rsidRPr="00C058E6">
          <w:rPr>
            <w:rFonts w:ascii="Arial Narrow" w:hAnsi="Arial Narrow"/>
            <w:sz w:val="20"/>
            <w:szCs w:val="20"/>
          </w:rPr>
          <w:fldChar w:fldCharType="begin"/>
        </w:r>
        <w:r w:rsidRPr="00C058E6">
          <w:rPr>
            <w:rFonts w:ascii="Arial Narrow" w:hAnsi="Arial Narrow"/>
            <w:sz w:val="20"/>
            <w:szCs w:val="20"/>
          </w:rPr>
          <w:instrText>PAGE   \* MERGEFORMAT</w:instrText>
        </w:r>
        <w:r w:rsidRPr="00C058E6">
          <w:rPr>
            <w:rFonts w:ascii="Arial Narrow" w:hAnsi="Arial Narrow"/>
            <w:sz w:val="20"/>
            <w:szCs w:val="20"/>
          </w:rPr>
          <w:fldChar w:fldCharType="separate"/>
        </w:r>
        <w:r>
          <w:rPr>
            <w:rFonts w:ascii="Arial Narrow" w:hAnsi="Arial Narrow"/>
            <w:noProof/>
            <w:sz w:val="20"/>
            <w:szCs w:val="20"/>
          </w:rPr>
          <w:t>22</w:t>
        </w:r>
        <w:r w:rsidRPr="00C058E6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14:paraId="188E87B1" w14:textId="77777777" w:rsidR="00F041A8" w:rsidRDefault="00F041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AEF32" w14:textId="476A1CBF" w:rsidR="00F041A8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  <w:p w14:paraId="6301D710" w14:textId="41336EC3" w:rsidR="00F041A8" w:rsidRPr="003B5B2F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36630" w14:textId="77777777" w:rsidR="00171714" w:rsidRDefault="00171714">
      <w:r>
        <w:separator/>
      </w:r>
    </w:p>
  </w:footnote>
  <w:footnote w:type="continuationSeparator" w:id="0">
    <w:p w14:paraId="7CDB8F85" w14:textId="77777777" w:rsidR="00171714" w:rsidRDefault="00171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3E61B" w14:textId="77777777" w:rsidR="000753BE" w:rsidRDefault="000753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C9279" w14:textId="77777777" w:rsidR="00F041A8" w:rsidRDefault="00F041A8" w:rsidP="005371E3">
    <w:pPr>
      <w:jc w:val="right"/>
    </w:pPr>
    <w:r>
      <w:rPr>
        <w:noProof/>
      </w:rPr>
      <w:drawing>
        <wp:inline distT="0" distB="0" distL="0" distR="0" wp14:anchorId="16EBBF14" wp14:editId="6D0E0E05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29F65" w14:textId="77777777" w:rsidR="000753BE" w:rsidRDefault="000753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7322E"/>
    <w:multiLevelType w:val="hybridMultilevel"/>
    <w:tmpl w:val="9578BB28"/>
    <w:lvl w:ilvl="0" w:tplc="0424000F">
      <w:start w:val="1"/>
      <w:numFmt w:val="bullet"/>
      <w:pStyle w:val="ALINEJE"/>
      <w:lvlText w:val="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6133400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018"/>
    <w:rsid w:val="00000646"/>
    <w:rsid w:val="0000124C"/>
    <w:rsid w:val="000013DE"/>
    <w:rsid w:val="00001ACC"/>
    <w:rsid w:val="00001B55"/>
    <w:rsid w:val="00003EE7"/>
    <w:rsid w:val="000134C7"/>
    <w:rsid w:val="000146C3"/>
    <w:rsid w:val="000177F7"/>
    <w:rsid w:val="000203D3"/>
    <w:rsid w:val="00022195"/>
    <w:rsid w:val="00023654"/>
    <w:rsid w:val="00027904"/>
    <w:rsid w:val="000359EB"/>
    <w:rsid w:val="00037917"/>
    <w:rsid w:val="00042CA7"/>
    <w:rsid w:val="00045774"/>
    <w:rsid w:val="00046D18"/>
    <w:rsid w:val="00050472"/>
    <w:rsid w:val="00050946"/>
    <w:rsid w:val="00050DC5"/>
    <w:rsid w:val="0005196D"/>
    <w:rsid w:val="00051B00"/>
    <w:rsid w:val="000538D2"/>
    <w:rsid w:val="00057B35"/>
    <w:rsid w:val="00060444"/>
    <w:rsid w:val="000610C4"/>
    <w:rsid w:val="00064D4A"/>
    <w:rsid w:val="00064D50"/>
    <w:rsid w:val="0006558F"/>
    <w:rsid w:val="00065F65"/>
    <w:rsid w:val="00066549"/>
    <w:rsid w:val="00070515"/>
    <w:rsid w:val="00070992"/>
    <w:rsid w:val="00071F4B"/>
    <w:rsid w:val="00071FEA"/>
    <w:rsid w:val="00073873"/>
    <w:rsid w:val="00073C2B"/>
    <w:rsid w:val="000753BE"/>
    <w:rsid w:val="00075667"/>
    <w:rsid w:val="00076CDA"/>
    <w:rsid w:val="00077E93"/>
    <w:rsid w:val="00085677"/>
    <w:rsid w:val="00087373"/>
    <w:rsid w:val="0008739A"/>
    <w:rsid w:val="00087624"/>
    <w:rsid w:val="0009229A"/>
    <w:rsid w:val="000947A9"/>
    <w:rsid w:val="000A142D"/>
    <w:rsid w:val="000A26E9"/>
    <w:rsid w:val="000A4D83"/>
    <w:rsid w:val="000B041C"/>
    <w:rsid w:val="000B1A5F"/>
    <w:rsid w:val="000B2D8A"/>
    <w:rsid w:val="000B431C"/>
    <w:rsid w:val="000B6763"/>
    <w:rsid w:val="000B6E6A"/>
    <w:rsid w:val="000B6EF7"/>
    <w:rsid w:val="000C376A"/>
    <w:rsid w:val="000C5DE5"/>
    <w:rsid w:val="000C63D9"/>
    <w:rsid w:val="000D5A5C"/>
    <w:rsid w:val="000D630A"/>
    <w:rsid w:val="000D7A56"/>
    <w:rsid w:val="000E51F0"/>
    <w:rsid w:val="000E53CD"/>
    <w:rsid w:val="000E5A5A"/>
    <w:rsid w:val="000F00E2"/>
    <w:rsid w:val="000F4318"/>
    <w:rsid w:val="000F4B1A"/>
    <w:rsid w:val="001038D2"/>
    <w:rsid w:val="001061EB"/>
    <w:rsid w:val="00106D73"/>
    <w:rsid w:val="00107DB0"/>
    <w:rsid w:val="00111201"/>
    <w:rsid w:val="001112B8"/>
    <w:rsid w:val="00113929"/>
    <w:rsid w:val="00115788"/>
    <w:rsid w:val="00117B30"/>
    <w:rsid w:val="00123D39"/>
    <w:rsid w:val="001242B9"/>
    <w:rsid w:val="00124FCC"/>
    <w:rsid w:val="001251FA"/>
    <w:rsid w:val="0012692C"/>
    <w:rsid w:val="00131F62"/>
    <w:rsid w:val="0013552C"/>
    <w:rsid w:val="001427DA"/>
    <w:rsid w:val="001473BA"/>
    <w:rsid w:val="0015107A"/>
    <w:rsid w:val="00151A86"/>
    <w:rsid w:val="00151A9B"/>
    <w:rsid w:val="00154A26"/>
    <w:rsid w:val="00163462"/>
    <w:rsid w:val="00164132"/>
    <w:rsid w:val="00164C03"/>
    <w:rsid w:val="00165FA3"/>
    <w:rsid w:val="001666D9"/>
    <w:rsid w:val="00171714"/>
    <w:rsid w:val="00175258"/>
    <w:rsid w:val="00176DDD"/>
    <w:rsid w:val="00177091"/>
    <w:rsid w:val="00177B9E"/>
    <w:rsid w:val="00180806"/>
    <w:rsid w:val="00182830"/>
    <w:rsid w:val="00182D58"/>
    <w:rsid w:val="001833CD"/>
    <w:rsid w:val="00185B57"/>
    <w:rsid w:val="00191DF2"/>
    <w:rsid w:val="00197C14"/>
    <w:rsid w:val="001A1938"/>
    <w:rsid w:val="001A3B26"/>
    <w:rsid w:val="001A555E"/>
    <w:rsid w:val="001A5C0F"/>
    <w:rsid w:val="001B1132"/>
    <w:rsid w:val="001B3704"/>
    <w:rsid w:val="001B3F12"/>
    <w:rsid w:val="001C25C7"/>
    <w:rsid w:val="001D04C7"/>
    <w:rsid w:val="001D2286"/>
    <w:rsid w:val="001D4814"/>
    <w:rsid w:val="001D4B44"/>
    <w:rsid w:val="001D5221"/>
    <w:rsid w:val="001E024A"/>
    <w:rsid w:val="001E7273"/>
    <w:rsid w:val="001E74A8"/>
    <w:rsid w:val="001E7D99"/>
    <w:rsid w:val="001F03D1"/>
    <w:rsid w:val="001F0AEC"/>
    <w:rsid w:val="001F103E"/>
    <w:rsid w:val="001F22D1"/>
    <w:rsid w:val="001F4857"/>
    <w:rsid w:val="0020108B"/>
    <w:rsid w:val="002033BF"/>
    <w:rsid w:val="0020759D"/>
    <w:rsid w:val="00207758"/>
    <w:rsid w:val="00210D91"/>
    <w:rsid w:val="0021176B"/>
    <w:rsid w:val="002133CC"/>
    <w:rsid w:val="002147A5"/>
    <w:rsid w:val="0022229B"/>
    <w:rsid w:val="00224C51"/>
    <w:rsid w:val="0022766B"/>
    <w:rsid w:val="00233B23"/>
    <w:rsid w:val="00234389"/>
    <w:rsid w:val="0023626D"/>
    <w:rsid w:val="00236DC7"/>
    <w:rsid w:val="0024215F"/>
    <w:rsid w:val="00243E61"/>
    <w:rsid w:val="00245340"/>
    <w:rsid w:val="00247932"/>
    <w:rsid w:val="00247B4C"/>
    <w:rsid w:val="00250BEE"/>
    <w:rsid w:val="00252D95"/>
    <w:rsid w:val="002533EC"/>
    <w:rsid w:val="002542CC"/>
    <w:rsid w:val="002545B4"/>
    <w:rsid w:val="00255455"/>
    <w:rsid w:val="00255EC8"/>
    <w:rsid w:val="002613C7"/>
    <w:rsid w:val="00261C1F"/>
    <w:rsid w:val="002649BA"/>
    <w:rsid w:val="00264FFB"/>
    <w:rsid w:val="002653EB"/>
    <w:rsid w:val="00266E3A"/>
    <w:rsid w:val="00276A50"/>
    <w:rsid w:val="002819FA"/>
    <w:rsid w:val="002827E1"/>
    <w:rsid w:val="00284699"/>
    <w:rsid w:val="002851C3"/>
    <w:rsid w:val="0028588D"/>
    <w:rsid w:val="0028597F"/>
    <w:rsid w:val="00286EF3"/>
    <w:rsid w:val="00297477"/>
    <w:rsid w:val="002A2101"/>
    <w:rsid w:val="002A2849"/>
    <w:rsid w:val="002A2C71"/>
    <w:rsid w:val="002A34E3"/>
    <w:rsid w:val="002A4EEA"/>
    <w:rsid w:val="002A5119"/>
    <w:rsid w:val="002A7AD4"/>
    <w:rsid w:val="002B25FC"/>
    <w:rsid w:val="002B2A74"/>
    <w:rsid w:val="002C30A2"/>
    <w:rsid w:val="002C4263"/>
    <w:rsid w:val="002C57A8"/>
    <w:rsid w:val="002C7F96"/>
    <w:rsid w:val="002D0431"/>
    <w:rsid w:val="002D0708"/>
    <w:rsid w:val="002D0E4C"/>
    <w:rsid w:val="002D3646"/>
    <w:rsid w:val="002D4C7A"/>
    <w:rsid w:val="002D5626"/>
    <w:rsid w:val="002D710E"/>
    <w:rsid w:val="002E0262"/>
    <w:rsid w:val="002E141A"/>
    <w:rsid w:val="002E1658"/>
    <w:rsid w:val="002E16A4"/>
    <w:rsid w:val="002E326B"/>
    <w:rsid w:val="002E7A4B"/>
    <w:rsid w:val="00300D1B"/>
    <w:rsid w:val="00305155"/>
    <w:rsid w:val="003051A9"/>
    <w:rsid w:val="00306F86"/>
    <w:rsid w:val="003070B8"/>
    <w:rsid w:val="003110D6"/>
    <w:rsid w:val="00312E98"/>
    <w:rsid w:val="00313222"/>
    <w:rsid w:val="00313FAE"/>
    <w:rsid w:val="0031657F"/>
    <w:rsid w:val="00316F6D"/>
    <w:rsid w:val="00320577"/>
    <w:rsid w:val="003219E1"/>
    <w:rsid w:val="0032595E"/>
    <w:rsid w:val="00327B93"/>
    <w:rsid w:val="003360DE"/>
    <w:rsid w:val="0034300C"/>
    <w:rsid w:val="003433B0"/>
    <w:rsid w:val="00343727"/>
    <w:rsid w:val="00346A4B"/>
    <w:rsid w:val="003513A3"/>
    <w:rsid w:val="003542FC"/>
    <w:rsid w:val="003601E8"/>
    <w:rsid w:val="00360C13"/>
    <w:rsid w:val="00360D12"/>
    <w:rsid w:val="00363860"/>
    <w:rsid w:val="0036415A"/>
    <w:rsid w:val="00366DC2"/>
    <w:rsid w:val="00366FFE"/>
    <w:rsid w:val="0036754D"/>
    <w:rsid w:val="00370F9A"/>
    <w:rsid w:val="00371F2C"/>
    <w:rsid w:val="00372EC8"/>
    <w:rsid w:val="003742CC"/>
    <w:rsid w:val="00376993"/>
    <w:rsid w:val="00382F36"/>
    <w:rsid w:val="00384A7B"/>
    <w:rsid w:val="00384FE5"/>
    <w:rsid w:val="00391540"/>
    <w:rsid w:val="00391E4D"/>
    <w:rsid w:val="003921BF"/>
    <w:rsid w:val="00392C44"/>
    <w:rsid w:val="00393130"/>
    <w:rsid w:val="00393B9A"/>
    <w:rsid w:val="00394336"/>
    <w:rsid w:val="0039706C"/>
    <w:rsid w:val="003A12A6"/>
    <w:rsid w:val="003A2468"/>
    <w:rsid w:val="003A283E"/>
    <w:rsid w:val="003A4218"/>
    <w:rsid w:val="003A577D"/>
    <w:rsid w:val="003A6973"/>
    <w:rsid w:val="003B0F91"/>
    <w:rsid w:val="003B1B7C"/>
    <w:rsid w:val="003B3998"/>
    <w:rsid w:val="003B4483"/>
    <w:rsid w:val="003B5911"/>
    <w:rsid w:val="003B5B2F"/>
    <w:rsid w:val="003C1F9A"/>
    <w:rsid w:val="003C3E99"/>
    <w:rsid w:val="003C67C2"/>
    <w:rsid w:val="003C71A8"/>
    <w:rsid w:val="003D1330"/>
    <w:rsid w:val="003D2D20"/>
    <w:rsid w:val="003D2D94"/>
    <w:rsid w:val="003D3C2B"/>
    <w:rsid w:val="003D448E"/>
    <w:rsid w:val="003D56FF"/>
    <w:rsid w:val="003E62B1"/>
    <w:rsid w:val="003F101E"/>
    <w:rsid w:val="003F5BC6"/>
    <w:rsid w:val="003F6192"/>
    <w:rsid w:val="003F67FA"/>
    <w:rsid w:val="003F7338"/>
    <w:rsid w:val="003F73E6"/>
    <w:rsid w:val="003F7F60"/>
    <w:rsid w:val="00400904"/>
    <w:rsid w:val="00402F85"/>
    <w:rsid w:val="00403141"/>
    <w:rsid w:val="004039A9"/>
    <w:rsid w:val="0041498C"/>
    <w:rsid w:val="00417542"/>
    <w:rsid w:val="00417B19"/>
    <w:rsid w:val="00426502"/>
    <w:rsid w:val="004276CC"/>
    <w:rsid w:val="004324AB"/>
    <w:rsid w:val="00444E17"/>
    <w:rsid w:val="004455E0"/>
    <w:rsid w:val="0044604F"/>
    <w:rsid w:val="00446F70"/>
    <w:rsid w:val="00451D54"/>
    <w:rsid w:val="00464328"/>
    <w:rsid w:val="00466D06"/>
    <w:rsid w:val="00467642"/>
    <w:rsid w:val="00467AD0"/>
    <w:rsid w:val="004704B5"/>
    <w:rsid w:val="00474504"/>
    <w:rsid w:val="00474A73"/>
    <w:rsid w:val="00481A1F"/>
    <w:rsid w:val="00483096"/>
    <w:rsid w:val="00484748"/>
    <w:rsid w:val="00486001"/>
    <w:rsid w:val="00491E79"/>
    <w:rsid w:val="00493461"/>
    <w:rsid w:val="004A04EA"/>
    <w:rsid w:val="004A46E9"/>
    <w:rsid w:val="004A4B77"/>
    <w:rsid w:val="004A58EF"/>
    <w:rsid w:val="004A7E64"/>
    <w:rsid w:val="004B09C9"/>
    <w:rsid w:val="004B2413"/>
    <w:rsid w:val="004B47E8"/>
    <w:rsid w:val="004B5CCA"/>
    <w:rsid w:val="004B79D8"/>
    <w:rsid w:val="004C131D"/>
    <w:rsid w:val="004C1D1D"/>
    <w:rsid w:val="004C72DA"/>
    <w:rsid w:val="004D083D"/>
    <w:rsid w:val="004D2B5F"/>
    <w:rsid w:val="004D403C"/>
    <w:rsid w:val="004D4E13"/>
    <w:rsid w:val="004D627D"/>
    <w:rsid w:val="004D669C"/>
    <w:rsid w:val="004E1E3B"/>
    <w:rsid w:val="004E314C"/>
    <w:rsid w:val="004E342B"/>
    <w:rsid w:val="004E3BA4"/>
    <w:rsid w:val="004E5800"/>
    <w:rsid w:val="004F0B74"/>
    <w:rsid w:val="004F22AC"/>
    <w:rsid w:val="004F3F0C"/>
    <w:rsid w:val="004F4B77"/>
    <w:rsid w:val="004F4BC3"/>
    <w:rsid w:val="005032C0"/>
    <w:rsid w:val="0050385F"/>
    <w:rsid w:val="00503FBF"/>
    <w:rsid w:val="00504FA5"/>
    <w:rsid w:val="00505F99"/>
    <w:rsid w:val="00506631"/>
    <w:rsid w:val="00510CA8"/>
    <w:rsid w:val="00510E28"/>
    <w:rsid w:val="00510FB4"/>
    <w:rsid w:val="00512E94"/>
    <w:rsid w:val="00514D88"/>
    <w:rsid w:val="00517111"/>
    <w:rsid w:val="0052184F"/>
    <w:rsid w:val="00522E69"/>
    <w:rsid w:val="0052493E"/>
    <w:rsid w:val="005260C8"/>
    <w:rsid w:val="005265B3"/>
    <w:rsid w:val="005265E1"/>
    <w:rsid w:val="00530B5F"/>
    <w:rsid w:val="005315FA"/>
    <w:rsid w:val="00531604"/>
    <w:rsid w:val="0053183F"/>
    <w:rsid w:val="00532AA9"/>
    <w:rsid w:val="00535B85"/>
    <w:rsid w:val="005371E3"/>
    <w:rsid w:val="00537587"/>
    <w:rsid w:val="0054103D"/>
    <w:rsid w:val="0054397F"/>
    <w:rsid w:val="0054731A"/>
    <w:rsid w:val="00550567"/>
    <w:rsid w:val="00550E8D"/>
    <w:rsid w:val="005523B1"/>
    <w:rsid w:val="00553853"/>
    <w:rsid w:val="00553898"/>
    <w:rsid w:val="00555B41"/>
    <w:rsid w:val="00570377"/>
    <w:rsid w:val="00572F43"/>
    <w:rsid w:val="00573CC6"/>
    <w:rsid w:val="0058039C"/>
    <w:rsid w:val="0058346D"/>
    <w:rsid w:val="005844C9"/>
    <w:rsid w:val="00584C22"/>
    <w:rsid w:val="00584F78"/>
    <w:rsid w:val="005950AF"/>
    <w:rsid w:val="00595FFA"/>
    <w:rsid w:val="00596406"/>
    <w:rsid w:val="00596971"/>
    <w:rsid w:val="005A1A24"/>
    <w:rsid w:val="005A1B75"/>
    <w:rsid w:val="005A21A6"/>
    <w:rsid w:val="005A2FF1"/>
    <w:rsid w:val="005A3DFF"/>
    <w:rsid w:val="005A65F3"/>
    <w:rsid w:val="005A6E73"/>
    <w:rsid w:val="005B1F07"/>
    <w:rsid w:val="005B27CC"/>
    <w:rsid w:val="005B440E"/>
    <w:rsid w:val="005B7B74"/>
    <w:rsid w:val="005C030F"/>
    <w:rsid w:val="005C1338"/>
    <w:rsid w:val="005C19A4"/>
    <w:rsid w:val="005C1DFF"/>
    <w:rsid w:val="005D07AE"/>
    <w:rsid w:val="005D0DB7"/>
    <w:rsid w:val="005D2365"/>
    <w:rsid w:val="005E0406"/>
    <w:rsid w:val="005E2E4E"/>
    <w:rsid w:val="005E2F26"/>
    <w:rsid w:val="005E52A9"/>
    <w:rsid w:val="005E580A"/>
    <w:rsid w:val="005F1107"/>
    <w:rsid w:val="005F1398"/>
    <w:rsid w:val="005F20CE"/>
    <w:rsid w:val="005F3B94"/>
    <w:rsid w:val="005F3C42"/>
    <w:rsid w:val="005F3C9C"/>
    <w:rsid w:val="005F48A9"/>
    <w:rsid w:val="00603F2D"/>
    <w:rsid w:val="00607498"/>
    <w:rsid w:val="00610BFA"/>
    <w:rsid w:val="006129E2"/>
    <w:rsid w:val="00612ECC"/>
    <w:rsid w:val="006134A2"/>
    <w:rsid w:val="00617DAB"/>
    <w:rsid w:val="00621E1C"/>
    <w:rsid w:val="00625625"/>
    <w:rsid w:val="00625C24"/>
    <w:rsid w:val="00627048"/>
    <w:rsid w:val="006301B1"/>
    <w:rsid w:val="006311AA"/>
    <w:rsid w:val="006324C2"/>
    <w:rsid w:val="00632F45"/>
    <w:rsid w:val="00633612"/>
    <w:rsid w:val="00633ABC"/>
    <w:rsid w:val="00633CFA"/>
    <w:rsid w:val="00635A16"/>
    <w:rsid w:val="0063655F"/>
    <w:rsid w:val="00636ABE"/>
    <w:rsid w:val="0064205C"/>
    <w:rsid w:val="00642E55"/>
    <w:rsid w:val="00643EF8"/>
    <w:rsid w:val="006443D4"/>
    <w:rsid w:val="00645827"/>
    <w:rsid w:val="0065381B"/>
    <w:rsid w:val="00654218"/>
    <w:rsid w:val="00656526"/>
    <w:rsid w:val="006568A9"/>
    <w:rsid w:val="006623FD"/>
    <w:rsid w:val="0066550D"/>
    <w:rsid w:val="00670EEA"/>
    <w:rsid w:val="006710C3"/>
    <w:rsid w:val="00671D14"/>
    <w:rsid w:val="00672AB2"/>
    <w:rsid w:val="0067326D"/>
    <w:rsid w:val="00673391"/>
    <w:rsid w:val="00673695"/>
    <w:rsid w:val="00673730"/>
    <w:rsid w:val="00674097"/>
    <w:rsid w:val="00675C34"/>
    <w:rsid w:val="00677BC2"/>
    <w:rsid w:val="006810CD"/>
    <w:rsid w:val="006826AF"/>
    <w:rsid w:val="006831D2"/>
    <w:rsid w:val="00684D32"/>
    <w:rsid w:val="00690347"/>
    <w:rsid w:val="0069650C"/>
    <w:rsid w:val="006A23C1"/>
    <w:rsid w:val="006A3120"/>
    <w:rsid w:val="006A4BF1"/>
    <w:rsid w:val="006B167F"/>
    <w:rsid w:val="006B19CE"/>
    <w:rsid w:val="006B6347"/>
    <w:rsid w:val="006B66BA"/>
    <w:rsid w:val="006C1395"/>
    <w:rsid w:val="006C151F"/>
    <w:rsid w:val="006C15C0"/>
    <w:rsid w:val="006C17D5"/>
    <w:rsid w:val="006C4D4C"/>
    <w:rsid w:val="006D3D95"/>
    <w:rsid w:val="006D4446"/>
    <w:rsid w:val="006D4F3D"/>
    <w:rsid w:val="006D791C"/>
    <w:rsid w:val="006E2B09"/>
    <w:rsid w:val="006E3F1C"/>
    <w:rsid w:val="006E4E69"/>
    <w:rsid w:val="006E6085"/>
    <w:rsid w:val="006E7F22"/>
    <w:rsid w:val="006F1E57"/>
    <w:rsid w:val="00703588"/>
    <w:rsid w:val="00704B01"/>
    <w:rsid w:val="0070628A"/>
    <w:rsid w:val="00706AA1"/>
    <w:rsid w:val="00711F9B"/>
    <w:rsid w:val="007156B0"/>
    <w:rsid w:val="00717AAA"/>
    <w:rsid w:val="007206EA"/>
    <w:rsid w:val="0072104D"/>
    <w:rsid w:val="007214AE"/>
    <w:rsid w:val="00721A0A"/>
    <w:rsid w:val="00722B26"/>
    <w:rsid w:val="00723440"/>
    <w:rsid w:val="00727203"/>
    <w:rsid w:val="007303A6"/>
    <w:rsid w:val="00730E61"/>
    <w:rsid w:val="0073186F"/>
    <w:rsid w:val="0073381A"/>
    <w:rsid w:val="00734336"/>
    <w:rsid w:val="00737A15"/>
    <w:rsid w:val="0074015C"/>
    <w:rsid w:val="00744357"/>
    <w:rsid w:val="00744BD7"/>
    <w:rsid w:val="00745ACE"/>
    <w:rsid w:val="00747B7E"/>
    <w:rsid w:val="00750F4C"/>
    <w:rsid w:val="00753B89"/>
    <w:rsid w:val="0075429E"/>
    <w:rsid w:val="007547B1"/>
    <w:rsid w:val="00757E1D"/>
    <w:rsid w:val="00763983"/>
    <w:rsid w:val="00765DAF"/>
    <w:rsid w:val="00766BB6"/>
    <w:rsid w:val="007672FC"/>
    <w:rsid w:val="00767FBE"/>
    <w:rsid w:val="00772819"/>
    <w:rsid w:val="00772BFF"/>
    <w:rsid w:val="00773F91"/>
    <w:rsid w:val="00775A7A"/>
    <w:rsid w:val="00775AF6"/>
    <w:rsid w:val="00777606"/>
    <w:rsid w:val="0078234D"/>
    <w:rsid w:val="00787DFC"/>
    <w:rsid w:val="007918A4"/>
    <w:rsid w:val="00792800"/>
    <w:rsid w:val="00793803"/>
    <w:rsid w:val="007957A6"/>
    <w:rsid w:val="00795BF7"/>
    <w:rsid w:val="00797D5B"/>
    <w:rsid w:val="007A24FD"/>
    <w:rsid w:val="007A2782"/>
    <w:rsid w:val="007A2CE9"/>
    <w:rsid w:val="007A4F1E"/>
    <w:rsid w:val="007A50CE"/>
    <w:rsid w:val="007A5DC3"/>
    <w:rsid w:val="007B3432"/>
    <w:rsid w:val="007B46B7"/>
    <w:rsid w:val="007B6D2F"/>
    <w:rsid w:val="007C2CED"/>
    <w:rsid w:val="007D2492"/>
    <w:rsid w:val="007D3CF2"/>
    <w:rsid w:val="007D4B29"/>
    <w:rsid w:val="007D5A84"/>
    <w:rsid w:val="007E1749"/>
    <w:rsid w:val="007E23DE"/>
    <w:rsid w:val="007E4ECC"/>
    <w:rsid w:val="007F0E69"/>
    <w:rsid w:val="007F0EF7"/>
    <w:rsid w:val="007F1A60"/>
    <w:rsid w:val="007F1B14"/>
    <w:rsid w:val="007F3E9A"/>
    <w:rsid w:val="007F4D51"/>
    <w:rsid w:val="007F541F"/>
    <w:rsid w:val="008005BF"/>
    <w:rsid w:val="00800C88"/>
    <w:rsid w:val="008014AF"/>
    <w:rsid w:val="00803BDA"/>
    <w:rsid w:val="00805D16"/>
    <w:rsid w:val="00810C14"/>
    <w:rsid w:val="0081296F"/>
    <w:rsid w:val="00815D3E"/>
    <w:rsid w:val="008242BC"/>
    <w:rsid w:val="008253A1"/>
    <w:rsid w:val="00825BE2"/>
    <w:rsid w:val="00826952"/>
    <w:rsid w:val="00827DB7"/>
    <w:rsid w:val="0083388F"/>
    <w:rsid w:val="00834CD7"/>
    <w:rsid w:val="00843161"/>
    <w:rsid w:val="008452A4"/>
    <w:rsid w:val="0085391F"/>
    <w:rsid w:val="00853C58"/>
    <w:rsid w:val="008550B3"/>
    <w:rsid w:val="0085685B"/>
    <w:rsid w:val="008616E6"/>
    <w:rsid w:val="00861D16"/>
    <w:rsid w:val="0086398F"/>
    <w:rsid w:val="008644D6"/>
    <w:rsid w:val="0086478B"/>
    <w:rsid w:val="00871117"/>
    <w:rsid w:val="0087642E"/>
    <w:rsid w:val="00877801"/>
    <w:rsid w:val="00881BE7"/>
    <w:rsid w:val="008825C9"/>
    <w:rsid w:val="008853EB"/>
    <w:rsid w:val="00886BDC"/>
    <w:rsid w:val="008943D2"/>
    <w:rsid w:val="0089471E"/>
    <w:rsid w:val="008956E2"/>
    <w:rsid w:val="008A21EC"/>
    <w:rsid w:val="008A30AF"/>
    <w:rsid w:val="008A4AD2"/>
    <w:rsid w:val="008A4DD6"/>
    <w:rsid w:val="008A58B1"/>
    <w:rsid w:val="008B1EB2"/>
    <w:rsid w:val="008B2111"/>
    <w:rsid w:val="008B41F5"/>
    <w:rsid w:val="008B500C"/>
    <w:rsid w:val="008B5650"/>
    <w:rsid w:val="008B58D0"/>
    <w:rsid w:val="008C0194"/>
    <w:rsid w:val="008C024D"/>
    <w:rsid w:val="008C0FA3"/>
    <w:rsid w:val="008C352F"/>
    <w:rsid w:val="008C664C"/>
    <w:rsid w:val="008C69A6"/>
    <w:rsid w:val="008C6BED"/>
    <w:rsid w:val="008C791F"/>
    <w:rsid w:val="008D0233"/>
    <w:rsid w:val="008D1126"/>
    <w:rsid w:val="008D5198"/>
    <w:rsid w:val="008D7075"/>
    <w:rsid w:val="008E0C33"/>
    <w:rsid w:val="008E2D75"/>
    <w:rsid w:val="008E6E07"/>
    <w:rsid w:val="008F0A19"/>
    <w:rsid w:val="008F3DE1"/>
    <w:rsid w:val="008F416C"/>
    <w:rsid w:val="008F5475"/>
    <w:rsid w:val="008F5F64"/>
    <w:rsid w:val="008F6F71"/>
    <w:rsid w:val="00901EC7"/>
    <w:rsid w:val="00903E1F"/>
    <w:rsid w:val="0090614B"/>
    <w:rsid w:val="00906397"/>
    <w:rsid w:val="00906437"/>
    <w:rsid w:val="009067CC"/>
    <w:rsid w:val="00907216"/>
    <w:rsid w:val="009108F4"/>
    <w:rsid w:val="009202A0"/>
    <w:rsid w:val="00923774"/>
    <w:rsid w:val="00923E3E"/>
    <w:rsid w:val="00925507"/>
    <w:rsid w:val="00925960"/>
    <w:rsid w:val="00925B14"/>
    <w:rsid w:val="00926897"/>
    <w:rsid w:val="00927F79"/>
    <w:rsid w:val="00930ABE"/>
    <w:rsid w:val="00932EB9"/>
    <w:rsid w:val="009338D7"/>
    <w:rsid w:val="009343C2"/>
    <w:rsid w:val="00934AA3"/>
    <w:rsid w:val="0093519B"/>
    <w:rsid w:val="0093597A"/>
    <w:rsid w:val="00936DB7"/>
    <w:rsid w:val="00941D31"/>
    <w:rsid w:val="009445ED"/>
    <w:rsid w:val="0094529F"/>
    <w:rsid w:val="00947799"/>
    <w:rsid w:val="00950F08"/>
    <w:rsid w:val="009510C1"/>
    <w:rsid w:val="00955475"/>
    <w:rsid w:val="00955725"/>
    <w:rsid w:val="00955D0C"/>
    <w:rsid w:val="00955D74"/>
    <w:rsid w:val="009567C5"/>
    <w:rsid w:val="009575E1"/>
    <w:rsid w:val="00957D1C"/>
    <w:rsid w:val="009629A9"/>
    <w:rsid w:val="0096309A"/>
    <w:rsid w:val="0096386C"/>
    <w:rsid w:val="00963C5F"/>
    <w:rsid w:val="00965A73"/>
    <w:rsid w:val="009660A7"/>
    <w:rsid w:val="00967123"/>
    <w:rsid w:val="00971B91"/>
    <w:rsid w:val="00974290"/>
    <w:rsid w:val="009746F8"/>
    <w:rsid w:val="00977CA8"/>
    <w:rsid w:val="009811B4"/>
    <w:rsid w:val="00982805"/>
    <w:rsid w:val="0098446A"/>
    <w:rsid w:val="00985190"/>
    <w:rsid w:val="009869D8"/>
    <w:rsid w:val="00992DDD"/>
    <w:rsid w:val="009930CF"/>
    <w:rsid w:val="009933DD"/>
    <w:rsid w:val="00997443"/>
    <w:rsid w:val="00997650"/>
    <w:rsid w:val="009A050C"/>
    <w:rsid w:val="009A0B3B"/>
    <w:rsid w:val="009A42AA"/>
    <w:rsid w:val="009A5043"/>
    <w:rsid w:val="009A6B19"/>
    <w:rsid w:val="009A73E7"/>
    <w:rsid w:val="009B06DA"/>
    <w:rsid w:val="009B1CAE"/>
    <w:rsid w:val="009B655F"/>
    <w:rsid w:val="009C309F"/>
    <w:rsid w:val="009C391B"/>
    <w:rsid w:val="009C3A99"/>
    <w:rsid w:val="009C5303"/>
    <w:rsid w:val="009C586D"/>
    <w:rsid w:val="009C73D2"/>
    <w:rsid w:val="009D1725"/>
    <w:rsid w:val="009D26BF"/>
    <w:rsid w:val="009D69E8"/>
    <w:rsid w:val="009D7E00"/>
    <w:rsid w:val="009E290C"/>
    <w:rsid w:val="009E4948"/>
    <w:rsid w:val="009E5588"/>
    <w:rsid w:val="009E59C9"/>
    <w:rsid w:val="009E6E4F"/>
    <w:rsid w:val="009E7F9C"/>
    <w:rsid w:val="009F36EC"/>
    <w:rsid w:val="009F5B69"/>
    <w:rsid w:val="009F655C"/>
    <w:rsid w:val="009F6B1E"/>
    <w:rsid w:val="00A00B67"/>
    <w:rsid w:val="00A04334"/>
    <w:rsid w:val="00A0713F"/>
    <w:rsid w:val="00A079B8"/>
    <w:rsid w:val="00A107AB"/>
    <w:rsid w:val="00A11009"/>
    <w:rsid w:val="00A11167"/>
    <w:rsid w:val="00A11E15"/>
    <w:rsid w:val="00A12178"/>
    <w:rsid w:val="00A13B05"/>
    <w:rsid w:val="00A14041"/>
    <w:rsid w:val="00A15986"/>
    <w:rsid w:val="00A17494"/>
    <w:rsid w:val="00A20E33"/>
    <w:rsid w:val="00A2308F"/>
    <w:rsid w:val="00A23D83"/>
    <w:rsid w:val="00A253F1"/>
    <w:rsid w:val="00A25A48"/>
    <w:rsid w:val="00A264B0"/>
    <w:rsid w:val="00A26FCF"/>
    <w:rsid w:val="00A30881"/>
    <w:rsid w:val="00A309AE"/>
    <w:rsid w:val="00A30C2A"/>
    <w:rsid w:val="00A32FAB"/>
    <w:rsid w:val="00A341D9"/>
    <w:rsid w:val="00A40CBD"/>
    <w:rsid w:val="00A430D2"/>
    <w:rsid w:val="00A47EF6"/>
    <w:rsid w:val="00A52EE0"/>
    <w:rsid w:val="00A5410B"/>
    <w:rsid w:val="00A55659"/>
    <w:rsid w:val="00A56379"/>
    <w:rsid w:val="00A567F8"/>
    <w:rsid w:val="00A56D50"/>
    <w:rsid w:val="00A70CF4"/>
    <w:rsid w:val="00A70D4E"/>
    <w:rsid w:val="00A739F4"/>
    <w:rsid w:val="00A800E7"/>
    <w:rsid w:val="00A81774"/>
    <w:rsid w:val="00A81D49"/>
    <w:rsid w:val="00A82ACF"/>
    <w:rsid w:val="00A82D6F"/>
    <w:rsid w:val="00A878E0"/>
    <w:rsid w:val="00A87FD3"/>
    <w:rsid w:val="00A902D2"/>
    <w:rsid w:val="00A906F4"/>
    <w:rsid w:val="00A9257C"/>
    <w:rsid w:val="00A92743"/>
    <w:rsid w:val="00A9369F"/>
    <w:rsid w:val="00A974DD"/>
    <w:rsid w:val="00A975BE"/>
    <w:rsid w:val="00AA1178"/>
    <w:rsid w:val="00AA16BC"/>
    <w:rsid w:val="00AA3639"/>
    <w:rsid w:val="00AA5088"/>
    <w:rsid w:val="00AA5988"/>
    <w:rsid w:val="00AB1679"/>
    <w:rsid w:val="00AB4AC0"/>
    <w:rsid w:val="00AB6DE4"/>
    <w:rsid w:val="00AB7FF4"/>
    <w:rsid w:val="00AC4091"/>
    <w:rsid w:val="00AC5329"/>
    <w:rsid w:val="00AC6B25"/>
    <w:rsid w:val="00AC7843"/>
    <w:rsid w:val="00AD16BF"/>
    <w:rsid w:val="00AD3D00"/>
    <w:rsid w:val="00AE051D"/>
    <w:rsid w:val="00AE15C1"/>
    <w:rsid w:val="00AE2070"/>
    <w:rsid w:val="00AE2417"/>
    <w:rsid w:val="00AE2CE9"/>
    <w:rsid w:val="00AE4972"/>
    <w:rsid w:val="00AE5BAE"/>
    <w:rsid w:val="00AF0D19"/>
    <w:rsid w:val="00AF1DE0"/>
    <w:rsid w:val="00AF1DF0"/>
    <w:rsid w:val="00AF2181"/>
    <w:rsid w:val="00AF5318"/>
    <w:rsid w:val="00B02254"/>
    <w:rsid w:val="00B06D1F"/>
    <w:rsid w:val="00B10F3D"/>
    <w:rsid w:val="00B14910"/>
    <w:rsid w:val="00B15016"/>
    <w:rsid w:val="00B15DE2"/>
    <w:rsid w:val="00B16513"/>
    <w:rsid w:val="00B166F3"/>
    <w:rsid w:val="00B21365"/>
    <w:rsid w:val="00B23273"/>
    <w:rsid w:val="00B25726"/>
    <w:rsid w:val="00B3218E"/>
    <w:rsid w:val="00B33CE7"/>
    <w:rsid w:val="00B341FF"/>
    <w:rsid w:val="00B3491F"/>
    <w:rsid w:val="00B40018"/>
    <w:rsid w:val="00B4073E"/>
    <w:rsid w:val="00B42B36"/>
    <w:rsid w:val="00B44B57"/>
    <w:rsid w:val="00B45832"/>
    <w:rsid w:val="00B47428"/>
    <w:rsid w:val="00B50FEC"/>
    <w:rsid w:val="00B5533C"/>
    <w:rsid w:val="00B5732B"/>
    <w:rsid w:val="00B6017F"/>
    <w:rsid w:val="00B61ACB"/>
    <w:rsid w:val="00B62B7C"/>
    <w:rsid w:val="00B636AE"/>
    <w:rsid w:val="00B6437E"/>
    <w:rsid w:val="00B6543F"/>
    <w:rsid w:val="00B65FCF"/>
    <w:rsid w:val="00B7148F"/>
    <w:rsid w:val="00B72294"/>
    <w:rsid w:val="00B72CCB"/>
    <w:rsid w:val="00B73259"/>
    <w:rsid w:val="00B740A9"/>
    <w:rsid w:val="00B777FA"/>
    <w:rsid w:val="00B80434"/>
    <w:rsid w:val="00B8144F"/>
    <w:rsid w:val="00B82F87"/>
    <w:rsid w:val="00B85085"/>
    <w:rsid w:val="00B91BC2"/>
    <w:rsid w:val="00B933FC"/>
    <w:rsid w:val="00B946EB"/>
    <w:rsid w:val="00B9596B"/>
    <w:rsid w:val="00B96EBE"/>
    <w:rsid w:val="00B9791D"/>
    <w:rsid w:val="00BA03CF"/>
    <w:rsid w:val="00BA05ED"/>
    <w:rsid w:val="00BA083D"/>
    <w:rsid w:val="00BA0C47"/>
    <w:rsid w:val="00BA0F14"/>
    <w:rsid w:val="00BA3828"/>
    <w:rsid w:val="00BA44E5"/>
    <w:rsid w:val="00BA5B2F"/>
    <w:rsid w:val="00BA6E60"/>
    <w:rsid w:val="00BB00FA"/>
    <w:rsid w:val="00BB0DAF"/>
    <w:rsid w:val="00BB0E58"/>
    <w:rsid w:val="00BB387C"/>
    <w:rsid w:val="00BB4C28"/>
    <w:rsid w:val="00BB5178"/>
    <w:rsid w:val="00BB62EE"/>
    <w:rsid w:val="00BB6C35"/>
    <w:rsid w:val="00BC219C"/>
    <w:rsid w:val="00BC2558"/>
    <w:rsid w:val="00BC3E54"/>
    <w:rsid w:val="00BC4ACC"/>
    <w:rsid w:val="00BC51F4"/>
    <w:rsid w:val="00BC724C"/>
    <w:rsid w:val="00BD0848"/>
    <w:rsid w:val="00BD31A7"/>
    <w:rsid w:val="00BD32DE"/>
    <w:rsid w:val="00BD4A1F"/>
    <w:rsid w:val="00BD71E0"/>
    <w:rsid w:val="00BE28D4"/>
    <w:rsid w:val="00BE3966"/>
    <w:rsid w:val="00BE3AAF"/>
    <w:rsid w:val="00BE4C09"/>
    <w:rsid w:val="00BE68F2"/>
    <w:rsid w:val="00BE6AD0"/>
    <w:rsid w:val="00BF3664"/>
    <w:rsid w:val="00BF491F"/>
    <w:rsid w:val="00BF4B30"/>
    <w:rsid w:val="00BF6B48"/>
    <w:rsid w:val="00C013E1"/>
    <w:rsid w:val="00C0235B"/>
    <w:rsid w:val="00C035DF"/>
    <w:rsid w:val="00C0427F"/>
    <w:rsid w:val="00C04F35"/>
    <w:rsid w:val="00C04FEC"/>
    <w:rsid w:val="00C058E6"/>
    <w:rsid w:val="00C106A4"/>
    <w:rsid w:val="00C12EAD"/>
    <w:rsid w:val="00C131F9"/>
    <w:rsid w:val="00C16598"/>
    <w:rsid w:val="00C165C5"/>
    <w:rsid w:val="00C17E83"/>
    <w:rsid w:val="00C20DDE"/>
    <w:rsid w:val="00C22A72"/>
    <w:rsid w:val="00C236A6"/>
    <w:rsid w:val="00C23C7A"/>
    <w:rsid w:val="00C23DBF"/>
    <w:rsid w:val="00C2481A"/>
    <w:rsid w:val="00C306FD"/>
    <w:rsid w:val="00C31AE3"/>
    <w:rsid w:val="00C33704"/>
    <w:rsid w:val="00C346B0"/>
    <w:rsid w:val="00C35ACB"/>
    <w:rsid w:val="00C379F3"/>
    <w:rsid w:val="00C41E21"/>
    <w:rsid w:val="00C4630D"/>
    <w:rsid w:val="00C463BA"/>
    <w:rsid w:val="00C532AA"/>
    <w:rsid w:val="00C61472"/>
    <w:rsid w:val="00C615F0"/>
    <w:rsid w:val="00C618DB"/>
    <w:rsid w:val="00C62D89"/>
    <w:rsid w:val="00C64FF1"/>
    <w:rsid w:val="00C70F7F"/>
    <w:rsid w:val="00C7105B"/>
    <w:rsid w:val="00C72F55"/>
    <w:rsid w:val="00C736E8"/>
    <w:rsid w:val="00C73811"/>
    <w:rsid w:val="00C738E7"/>
    <w:rsid w:val="00C769A9"/>
    <w:rsid w:val="00C76FB1"/>
    <w:rsid w:val="00C77B5C"/>
    <w:rsid w:val="00C8100F"/>
    <w:rsid w:val="00C83374"/>
    <w:rsid w:val="00C834C4"/>
    <w:rsid w:val="00C87956"/>
    <w:rsid w:val="00C94C6B"/>
    <w:rsid w:val="00C94CEF"/>
    <w:rsid w:val="00C96434"/>
    <w:rsid w:val="00C97023"/>
    <w:rsid w:val="00CA10E8"/>
    <w:rsid w:val="00CA1910"/>
    <w:rsid w:val="00CA19C4"/>
    <w:rsid w:val="00CA3DF5"/>
    <w:rsid w:val="00CA4108"/>
    <w:rsid w:val="00CA470A"/>
    <w:rsid w:val="00CA48FB"/>
    <w:rsid w:val="00CA7C4E"/>
    <w:rsid w:val="00CB07DD"/>
    <w:rsid w:val="00CB1E58"/>
    <w:rsid w:val="00CB2354"/>
    <w:rsid w:val="00CB3774"/>
    <w:rsid w:val="00CB4D8E"/>
    <w:rsid w:val="00CB60C3"/>
    <w:rsid w:val="00CB60F0"/>
    <w:rsid w:val="00CB6BAA"/>
    <w:rsid w:val="00CB720C"/>
    <w:rsid w:val="00CC0228"/>
    <w:rsid w:val="00CC1BBE"/>
    <w:rsid w:val="00CC562A"/>
    <w:rsid w:val="00CD0E5D"/>
    <w:rsid w:val="00CD3925"/>
    <w:rsid w:val="00CD5BB8"/>
    <w:rsid w:val="00CE2EFA"/>
    <w:rsid w:val="00CE2F91"/>
    <w:rsid w:val="00CE4ED7"/>
    <w:rsid w:val="00CE557A"/>
    <w:rsid w:val="00CE69CA"/>
    <w:rsid w:val="00CE6BDB"/>
    <w:rsid w:val="00D00706"/>
    <w:rsid w:val="00D035F7"/>
    <w:rsid w:val="00D03613"/>
    <w:rsid w:val="00D052F6"/>
    <w:rsid w:val="00D05BA4"/>
    <w:rsid w:val="00D16844"/>
    <w:rsid w:val="00D203D7"/>
    <w:rsid w:val="00D21D94"/>
    <w:rsid w:val="00D249BB"/>
    <w:rsid w:val="00D274CF"/>
    <w:rsid w:val="00D30D1A"/>
    <w:rsid w:val="00D32403"/>
    <w:rsid w:val="00D329F8"/>
    <w:rsid w:val="00D333A4"/>
    <w:rsid w:val="00D354F3"/>
    <w:rsid w:val="00D35EB1"/>
    <w:rsid w:val="00D370CA"/>
    <w:rsid w:val="00D41731"/>
    <w:rsid w:val="00D41BEE"/>
    <w:rsid w:val="00D43591"/>
    <w:rsid w:val="00D43641"/>
    <w:rsid w:val="00D43F5F"/>
    <w:rsid w:val="00D45096"/>
    <w:rsid w:val="00D45098"/>
    <w:rsid w:val="00D54F95"/>
    <w:rsid w:val="00D55851"/>
    <w:rsid w:val="00D61A68"/>
    <w:rsid w:val="00D66864"/>
    <w:rsid w:val="00D671D9"/>
    <w:rsid w:val="00D67A6B"/>
    <w:rsid w:val="00D70058"/>
    <w:rsid w:val="00D70CCA"/>
    <w:rsid w:val="00D72609"/>
    <w:rsid w:val="00D77431"/>
    <w:rsid w:val="00D775F3"/>
    <w:rsid w:val="00D808E1"/>
    <w:rsid w:val="00D821B3"/>
    <w:rsid w:val="00D831BE"/>
    <w:rsid w:val="00D8524E"/>
    <w:rsid w:val="00D977D8"/>
    <w:rsid w:val="00DA040C"/>
    <w:rsid w:val="00DA2288"/>
    <w:rsid w:val="00DA3580"/>
    <w:rsid w:val="00DA6B43"/>
    <w:rsid w:val="00DA7D7E"/>
    <w:rsid w:val="00DB0167"/>
    <w:rsid w:val="00DB0587"/>
    <w:rsid w:val="00DB1112"/>
    <w:rsid w:val="00DB3058"/>
    <w:rsid w:val="00DB4D2A"/>
    <w:rsid w:val="00DB57EA"/>
    <w:rsid w:val="00DB6335"/>
    <w:rsid w:val="00DC0B31"/>
    <w:rsid w:val="00DC6B50"/>
    <w:rsid w:val="00DD0B14"/>
    <w:rsid w:val="00DD2491"/>
    <w:rsid w:val="00DD478E"/>
    <w:rsid w:val="00DD47E8"/>
    <w:rsid w:val="00DD5B32"/>
    <w:rsid w:val="00DD71D2"/>
    <w:rsid w:val="00DE3722"/>
    <w:rsid w:val="00DE3D00"/>
    <w:rsid w:val="00DE643C"/>
    <w:rsid w:val="00DF1B83"/>
    <w:rsid w:val="00DF362B"/>
    <w:rsid w:val="00DF3897"/>
    <w:rsid w:val="00DF599E"/>
    <w:rsid w:val="00DF6B82"/>
    <w:rsid w:val="00DF6D76"/>
    <w:rsid w:val="00DF7B83"/>
    <w:rsid w:val="00DF7E82"/>
    <w:rsid w:val="00E01D07"/>
    <w:rsid w:val="00E021E5"/>
    <w:rsid w:val="00E045E8"/>
    <w:rsid w:val="00E07334"/>
    <w:rsid w:val="00E074B8"/>
    <w:rsid w:val="00E12CBF"/>
    <w:rsid w:val="00E23184"/>
    <w:rsid w:val="00E2448E"/>
    <w:rsid w:val="00E24844"/>
    <w:rsid w:val="00E252C7"/>
    <w:rsid w:val="00E3224B"/>
    <w:rsid w:val="00E346DA"/>
    <w:rsid w:val="00E35FBA"/>
    <w:rsid w:val="00E36680"/>
    <w:rsid w:val="00E4305F"/>
    <w:rsid w:val="00E461AD"/>
    <w:rsid w:val="00E462AB"/>
    <w:rsid w:val="00E500BD"/>
    <w:rsid w:val="00E500DF"/>
    <w:rsid w:val="00E517C3"/>
    <w:rsid w:val="00E51B7A"/>
    <w:rsid w:val="00E53B7A"/>
    <w:rsid w:val="00E546A3"/>
    <w:rsid w:val="00E551EF"/>
    <w:rsid w:val="00E614AF"/>
    <w:rsid w:val="00E70672"/>
    <w:rsid w:val="00E70DFB"/>
    <w:rsid w:val="00E726FC"/>
    <w:rsid w:val="00E746C1"/>
    <w:rsid w:val="00E7490E"/>
    <w:rsid w:val="00E82086"/>
    <w:rsid w:val="00E870A1"/>
    <w:rsid w:val="00E8727B"/>
    <w:rsid w:val="00E90228"/>
    <w:rsid w:val="00E90D6D"/>
    <w:rsid w:val="00E92740"/>
    <w:rsid w:val="00E93122"/>
    <w:rsid w:val="00EA27F6"/>
    <w:rsid w:val="00EA41C6"/>
    <w:rsid w:val="00EA4546"/>
    <w:rsid w:val="00EA603B"/>
    <w:rsid w:val="00EB0CEC"/>
    <w:rsid w:val="00EB1197"/>
    <w:rsid w:val="00EB1FD7"/>
    <w:rsid w:val="00EB26EF"/>
    <w:rsid w:val="00EB78AE"/>
    <w:rsid w:val="00EB79BF"/>
    <w:rsid w:val="00EC0187"/>
    <w:rsid w:val="00EC1191"/>
    <w:rsid w:val="00EC21A9"/>
    <w:rsid w:val="00EC3289"/>
    <w:rsid w:val="00EC474D"/>
    <w:rsid w:val="00EC6778"/>
    <w:rsid w:val="00EC6FC9"/>
    <w:rsid w:val="00ED09B4"/>
    <w:rsid w:val="00ED4571"/>
    <w:rsid w:val="00EE20C4"/>
    <w:rsid w:val="00EE308E"/>
    <w:rsid w:val="00EE322E"/>
    <w:rsid w:val="00EE4CDB"/>
    <w:rsid w:val="00EE4DAC"/>
    <w:rsid w:val="00EF0A78"/>
    <w:rsid w:val="00EF4637"/>
    <w:rsid w:val="00EF67CF"/>
    <w:rsid w:val="00EF7646"/>
    <w:rsid w:val="00F00829"/>
    <w:rsid w:val="00F041A8"/>
    <w:rsid w:val="00F112B3"/>
    <w:rsid w:val="00F12690"/>
    <w:rsid w:val="00F13736"/>
    <w:rsid w:val="00F148CE"/>
    <w:rsid w:val="00F21BD5"/>
    <w:rsid w:val="00F22C9D"/>
    <w:rsid w:val="00F34DF5"/>
    <w:rsid w:val="00F37E5E"/>
    <w:rsid w:val="00F402D8"/>
    <w:rsid w:val="00F4031B"/>
    <w:rsid w:val="00F40786"/>
    <w:rsid w:val="00F425AD"/>
    <w:rsid w:val="00F442EC"/>
    <w:rsid w:val="00F46746"/>
    <w:rsid w:val="00F506AE"/>
    <w:rsid w:val="00F509C6"/>
    <w:rsid w:val="00F53C2C"/>
    <w:rsid w:val="00F53CEF"/>
    <w:rsid w:val="00F54F20"/>
    <w:rsid w:val="00F61D52"/>
    <w:rsid w:val="00F62D42"/>
    <w:rsid w:val="00F63164"/>
    <w:rsid w:val="00F64729"/>
    <w:rsid w:val="00F66732"/>
    <w:rsid w:val="00F66DB7"/>
    <w:rsid w:val="00F70D81"/>
    <w:rsid w:val="00F77D3F"/>
    <w:rsid w:val="00F837A3"/>
    <w:rsid w:val="00F843C5"/>
    <w:rsid w:val="00F84804"/>
    <w:rsid w:val="00F8671A"/>
    <w:rsid w:val="00F91EA7"/>
    <w:rsid w:val="00F970AD"/>
    <w:rsid w:val="00FA200E"/>
    <w:rsid w:val="00FA4595"/>
    <w:rsid w:val="00FA79DC"/>
    <w:rsid w:val="00FB0C33"/>
    <w:rsid w:val="00FB32D3"/>
    <w:rsid w:val="00FB5C74"/>
    <w:rsid w:val="00FB5D03"/>
    <w:rsid w:val="00FC0CA2"/>
    <w:rsid w:val="00FC1657"/>
    <w:rsid w:val="00FC4442"/>
    <w:rsid w:val="00FC5EDA"/>
    <w:rsid w:val="00FC6D57"/>
    <w:rsid w:val="00FC74B0"/>
    <w:rsid w:val="00FC7A95"/>
    <w:rsid w:val="00FC7F68"/>
    <w:rsid w:val="00FD3517"/>
    <w:rsid w:val="00FD54CC"/>
    <w:rsid w:val="00FD5A63"/>
    <w:rsid w:val="00FD6218"/>
    <w:rsid w:val="00FD655A"/>
    <w:rsid w:val="00FD7A85"/>
    <w:rsid w:val="00FD7BD5"/>
    <w:rsid w:val="00FE15B5"/>
    <w:rsid w:val="00FE5349"/>
    <w:rsid w:val="00FE7221"/>
    <w:rsid w:val="00FF3DB3"/>
    <w:rsid w:val="00FF53F9"/>
    <w:rsid w:val="00FF677C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84D68"/>
  <w15:docId w15:val="{D1D148AE-D7B2-445A-AEC9-097D815B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165C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343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16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qFormat/>
    <w:rsid w:val="00FA79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aliases w:val="Znak Znak Znak,Znak Znak,Znak, Znak,Glava1"/>
    <w:basedOn w:val="Navaden"/>
    <w:link w:val="GlavaZnak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,Glava1 Znak"/>
    <w:basedOn w:val="Privzetapisavaodstavka"/>
    <w:link w:val="Glava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612ECC"/>
    <w:pPr>
      <w:ind w:left="720"/>
      <w:contextualSpacing/>
    </w:pPr>
  </w:style>
  <w:style w:type="table" w:styleId="Tabelamrea">
    <w:name w:val="Table Grid"/>
    <w:basedOn w:val="Navadnatabela"/>
    <w:uiPriority w:val="59"/>
    <w:rsid w:val="00612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EF67CF"/>
    <w:rPr>
      <w:sz w:val="24"/>
      <w:szCs w:val="24"/>
    </w:rPr>
  </w:style>
  <w:style w:type="character" w:styleId="Krepko">
    <w:name w:val="Strong"/>
    <w:uiPriority w:val="22"/>
    <w:qFormat/>
    <w:rsid w:val="00FD6218"/>
    <w:rPr>
      <w:b/>
      <w:bCs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C17E83"/>
    <w:rPr>
      <w:sz w:val="24"/>
      <w:szCs w:val="24"/>
    </w:rPr>
  </w:style>
  <w:style w:type="paragraph" w:styleId="Telobesedila">
    <w:name w:val="Body Text"/>
    <w:basedOn w:val="Navaden"/>
    <w:link w:val="TelobesedilaZnak"/>
    <w:uiPriority w:val="99"/>
    <w:rsid w:val="00C17E8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C17E83"/>
    <w:rPr>
      <w:sz w:val="24"/>
      <w:szCs w:val="24"/>
    </w:rPr>
  </w:style>
  <w:style w:type="character" w:customStyle="1" w:styleId="Naslov3Znak">
    <w:name w:val="Naslov 3 Znak"/>
    <w:basedOn w:val="Privzetapisavaodstavka"/>
    <w:link w:val="Naslov3"/>
    <w:rsid w:val="00FA79DC"/>
    <w:rPr>
      <w:rFonts w:ascii="Cambria" w:hAnsi="Cambria"/>
      <w:b/>
      <w:bCs/>
      <w:sz w:val="26"/>
      <w:szCs w:val="26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2E141A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2E141A"/>
    <w:rPr>
      <w:sz w:val="24"/>
      <w:szCs w:val="24"/>
    </w:rPr>
  </w:style>
  <w:style w:type="character" w:customStyle="1" w:styleId="Naslov2Znak">
    <w:name w:val="Naslov 2 Znak"/>
    <w:basedOn w:val="Privzetapisavaodstavka"/>
    <w:link w:val="Naslov2"/>
    <w:semiHidden/>
    <w:rsid w:val="001641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lobesedila3">
    <w:name w:val="Body Text 3"/>
    <w:basedOn w:val="Navaden"/>
    <w:link w:val="Telobesedila3Znak"/>
    <w:rsid w:val="00164132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164132"/>
    <w:rPr>
      <w:sz w:val="16"/>
      <w:szCs w:val="16"/>
      <w:lang w:val="x-none" w:eastAsia="x-none"/>
    </w:rPr>
  </w:style>
  <w:style w:type="paragraph" w:styleId="Navadensplet">
    <w:name w:val="Normal (Web)"/>
    <w:basedOn w:val="Navaden"/>
    <w:rsid w:val="00164132"/>
    <w:pPr>
      <w:spacing w:before="100" w:beforeAutospacing="1" w:after="100" w:afterAutospacing="1"/>
    </w:pPr>
  </w:style>
  <w:style w:type="paragraph" w:styleId="Naslovpoiljatelja">
    <w:name w:val="envelope return"/>
    <w:basedOn w:val="Navaden"/>
    <w:uiPriority w:val="99"/>
    <w:rsid w:val="00164132"/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16413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Odstavekseznama1">
    <w:name w:val="Odstavek seznama1"/>
    <w:basedOn w:val="Navaden"/>
    <w:qFormat/>
    <w:rsid w:val="00164132"/>
    <w:pPr>
      <w:ind w:left="708"/>
    </w:pPr>
  </w:style>
  <w:style w:type="character" w:customStyle="1" w:styleId="Naslov1Znak">
    <w:name w:val="Naslov 1 Znak"/>
    <w:basedOn w:val="Privzetapisavaodstavka"/>
    <w:link w:val="Naslov1"/>
    <w:rsid w:val="007343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lineazaodstavkom">
    <w:name w:val="alineazaodstavkom"/>
    <w:basedOn w:val="Navaden"/>
    <w:rsid w:val="00734336"/>
    <w:pPr>
      <w:spacing w:before="100" w:beforeAutospacing="1" w:after="100" w:afterAutospacing="1"/>
    </w:pPr>
  </w:style>
  <w:style w:type="paragraph" w:customStyle="1" w:styleId="BodyText21">
    <w:name w:val="Body Text 21"/>
    <w:basedOn w:val="Navaden"/>
    <w:rsid w:val="0073433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customStyle="1" w:styleId="ALINEJE">
    <w:name w:val="ALINEJE"/>
    <w:basedOn w:val="Navaden"/>
    <w:qFormat/>
    <w:rsid w:val="006710C3"/>
    <w:pPr>
      <w:numPr>
        <w:numId w:val="1"/>
      </w:numPr>
      <w:jc w:val="both"/>
    </w:pPr>
    <w:rPr>
      <w:rFonts w:ascii="Bookman Old Style" w:hAnsi="Bookman Old Style"/>
      <w:sz w:val="18"/>
    </w:rPr>
  </w:style>
  <w:style w:type="paragraph" w:customStyle="1" w:styleId="TEKST">
    <w:name w:val="TEKST"/>
    <w:basedOn w:val="Glava"/>
    <w:qFormat/>
    <w:rsid w:val="006710C3"/>
    <w:pPr>
      <w:tabs>
        <w:tab w:val="clear" w:pos="4536"/>
        <w:tab w:val="clear" w:pos="9072"/>
      </w:tabs>
      <w:spacing w:after="120"/>
      <w:jc w:val="both"/>
    </w:pPr>
    <w:rPr>
      <w:rFonts w:ascii="Bookman Old Style" w:hAnsi="Bookman Old Style"/>
      <w:sz w:val="18"/>
      <w:szCs w:val="20"/>
    </w:rPr>
  </w:style>
  <w:style w:type="character" w:styleId="Pripombasklic">
    <w:name w:val="annotation reference"/>
    <w:basedOn w:val="Privzetapisavaodstavka"/>
    <w:uiPriority w:val="99"/>
    <w:unhideWhenUsed/>
    <w:rsid w:val="00A975B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A975B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975B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975B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975BE"/>
    <w:rPr>
      <w:b/>
      <w:bCs/>
    </w:rPr>
  </w:style>
  <w:style w:type="character" w:styleId="Poudarek">
    <w:name w:val="Emphasis"/>
    <w:uiPriority w:val="20"/>
    <w:qFormat/>
    <w:rsid w:val="00503FBF"/>
    <w:rPr>
      <w:i/>
      <w:iCs/>
    </w:rPr>
  </w:style>
  <w:style w:type="character" w:customStyle="1" w:styleId="apple-converted-space">
    <w:name w:val="apple-converted-space"/>
    <w:rsid w:val="00503FBF"/>
  </w:style>
  <w:style w:type="character" w:customStyle="1" w:styleId="PripombabesediloZnak1">
    <w:name w:val="Pripomba – besedilo Znak1"/>
    <w:basedOn w:val="Privzetapisavaodstavka"/>
    <w:rsid w:val="00503FBF"/>
  </w:style>
  <w:style w:type="character" w:customStyle="1" w:styleId="st">
    <w:name w:val="st"/>
    <w:basedOn w:val="Privzetapisavaodstavka"/>
    <w:rsid w:val="00EA603B"/>
  </w:style>
  <w:style w:type="paragraph" w:customStyle="1" w:styleId="p">
    <w:name w:val="p"/>
    <w:basedOn w:val="Navaden"/>
    <w:rsid w:val="00E51B7A"/>
    <w:pPr>
      <w:spacing w:before="40" w:after="10"/>
      <w:ind w:left="10" w:right="10" w:firstLine="240"/>
      <w:jc w:val="both"/>
    </w:pPr>
    <w:rPr>
      <w:rFonts w:ascii="Arial" w:hAnsi="Arial" w:cs="Arial"/>
      <w:color w:val="222222"/>
      <w:sz w:val="22"/>
      <w:szCs w:val="22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locked/>
    <w:rsid w:val="00BF3664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BF3664"/>
    <w:rPr>
      <w:sz w:val="20"/>
      <w:szCs w:val="20"/>
    </w:rPr>
  </w:style>
  <w:style w:type="character" w:customStyle="1" w:styleId="Sprotnaopomba-besediloZnak1">
    <w:name w:val="Sprotna opomba - besedilo Znak1"/>
    <w:basedOn w:val="Privzetapisavaodstavka"/>
    <w:semiHidden/>
    <w:rsid w:val="00BF3664"/>
  </w:style>
  <w:style w:type="character" w:styleId="Sprotnaopomba-sklic">
    <w:name w:val="footnote reference"/>
    <w:aliases w:val="Footnote number,-E Fußnotenzeichen"/>
    <w:unhideWhenUsed/>
    <w:rsid w:val="00BF3664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6826AF"/>
    <w:rPr>
      <w:color w:val="605E5C"/>
      <w:shd w:val="clear" w:color="auto" w:fill="E1DFDD"/>
    </w:rPr>
  </w:style>
  <w:style w:type="paragraph" w:customStyle="1" w:styleId="odstavek">
    <w:name w:val="odstavek"/>
    <w:basedOn w:val="Navaden"/>
    <w:rsid w:val="00677BC2"/>
    <w:pPr>
      <w:spacing w:before="100" w:beforeAutospacing="1" w:after="100" w:afterAutospacing="1"/>
    </w:pPr>
  </w:style>
  <w:style w:type="paragraph" w:customStyle="1" w:styleId="zamaknjenadolobaprvinivo">
    <w:name w:val="zamaknjenadolobaprvinivo"/>
    <w:basedOn w:val="Navaden"/>
    <w:rsid w:val="00677BC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foc016\My%20Documents\Dopis%20IC\do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8BA52-9DE5-40BB-9E17-F4FA5DD21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1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Pristop skupina d.o.o.</Company>
  <LinksUpToDate>false</LinksUpToDate>
  <CharactersWithSpaces>1507</CharactersWithSpaces>
  <SharedDoc>false</SharedDoc>
  <HLinks>
    <vt:vector size="6" baseType="variant">
      <vt:variant>
        <vt:i4>2949162</vt:i4>
      </vt:variant>
      <vt:variant>
        <vt:i4>0</vt:i4>
      </vt:variant>
      <vt:variant>
        <vt:i4>0</vt:i4>
      </vt:variant>
      <vt:variant>
        <vt:i4>5</vt:i4>
      </vt:variant>
      <vt:variant>
        <vt:lpwstr>http://www.kclj.s/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veronika</dc:creator>
  <cp:lastModifiedBy>Petra Monika Samsa</cp:lastModifiedBy>
  <cp:revision>10</cp:revision>
  <cp:lastPrinted>2022-09-01T11:23:00Z</cp:lastPrinted>
  <dcterms:created xsi:type="dcterms:W3CDTF">2022-09-02T09:44:00Z</dcterms:created>
  <dcterms:modified xsi:type="dcterms:W3CDTF">2023-03-13T13:29:00Z</dcterms:modified>
</cp:coreProperties>
</file>